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4D60E" w14:textId="77C263CB" w:rsidR="00BA00AB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SHIPLEY</w:t>
      </w:r>
      <w:r>
        <w:rPr>
          <w:rFonts w:ascii="Times New Roman" w:hAnsi="Times New Roman" w:cs="Times New Roman"/>
          <w:sz w:val="24"/>
          <w:szCs w:val="24"/>
        </w:rPr>
        <w:t xml:space="preserve">      (d.1435)</w:t>
      </w:r>
    </w:p>
    <w:p w14:paraId="777B4D5E" w14:textId="574B5408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Draper.</w:t>
      </w:r>
    </w:p>
    <w:p w14:paraId="7FE39889" w14:textId="595FB39C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A3A9E" w14:textId="37279C29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EA5CB" w14:textId="14E6E00F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Nov.1435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p.150)</w:t>
      </w:r>
    </w:p>
    <w:p w14:paraId="782E5DB6" w14:textId="125B7FF7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B48DD6E" w14:textId="1563A65F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24316" w14:textId="2B045BCA" w:rsid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422215" w14:textId="70E09638" w:rsidR="000664DE" w:rsidRPr="000664DE" w:rsidRDefault="000664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sectPr w:rsidR="000664DE" w:rsidRPr="000664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9CA13" w14:textId="77777777" w:rsidR="000664DE" w:rsidRDefault="000664DE" w:rsidP="009139A6">
      <w:r>
        <w:separator/>
      </w:r>
    </w:p>
  </w:endnote>
  <w:endnote w:type="continuationSeparator" w:id="0">
    <w:p w14:paraId="3DE3135A" w14:textId="77777777" w:rsidR="000664DE" w:rsidRDefault="000664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631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EE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21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4B113" w14:textId="77777777" w:rsidR="000664DE" w:rsidRDefault="000664DE" w:rsidP="009139A6">
      <w:r>
        <w:separator/>
      </w:r>
    </w:p>
  </w:footnote>
  <w:footnote w:type="continuationSeparator" w:id="0">
    <w:p w14:paraId="768243BC" w14:textId="77777777" w:rsidR="000664DE" w:rsidRDefault="000664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CC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48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54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4DE"/>
    <w:rsid w:val="000664D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C5031"/>
  <w15:chartTrackingRefBased/>
  <w15:docId w15:val="{3DF05CA7-ECCB-4081-9C39-345750E4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2022-06-27T20:02:00Z</dcterms:created>
  <dcterms:modified xsi:type="dcterms:W3CDTF">2022-06-27T20:04:00Z</dcterms:modified>
</cp:coreProperties>
</file>